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90902" w14:textId="35916D8B" w:rsidR="00BA00AB" w:rsidRDefault="00F70C6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NARBOROUGH</w:t>
      </w:r>
      <w:r>
        <w:rPr>
          <w:rFonts w:cs="Times New Roman"/>
          <w:szCs w:val="24"/>
        </w:rPr>
        <w:t xml:space="preserve">        (fl.1455)</w:t>
      </w:r>
    </w:p>
    <w:p w14:paraId="27244AC9" w14:textId="3655B9F7" w:rsidR="00F70C60" w:rsidRDefault="00F70C60" w:rsidP="009139A6">
      <w:pPr>
        <w:pStyle w:val="NoSpacing"/>
        <w:rPr>
          <w:rFonts w:cs="Times New Roman"/>
          <w:szCs w:val="24"/>
        </w:rPr>
      </w:pPr>
    </w:p>
    <w:p w14:paraId="11CC145F" w14:textId="5D36399B" w:rsidR="00F70C60" w:rsidRDefault="00F70C60" w:rsidP="009139A6">
      <w:pPr>
        <w:pStyle w:val="NoSpacing"/>
        <w:rPr>
          <w:rFonts w:cs="Times New Roman"/>
          <w:szCs w:val="24"/>
        </w:rPr>
      </w:pPr>
    </w:p>
    <w:p w14:paraId="044CD8E3" w14:textId="7D6B0220" w:rsidR="00F70C60" w:rsidRDefault="00F70C6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Robert Clere.</w:t>
      </w:r>
    </w:p>
    <w:p w14:paraId="0D3D7B57" w14:textId="2A37069A" w:rsidR="00F70C60" w:rsidRDefault="00F70C60" w:rsidP="009139A6">
      <w:pPr>
        <w:pStyle w:val="NoSpacing"/>
      </w:pPr>
      <w:r>
        <w:t>(</w:t>
      </w:r>
      <w:hyperlink r:id="rId6" w:history="1">
        <w:r w:rsidRPr="00FD3380">
          <w:rPr>
            <w:rStyle w:val="Hyperlink"/>
          </w:rPr>
          <w:t>https://www.wikitree.com/wiki/Narborough-6</w:t>
        </w:r>
      </w:hyperlink>
      <w:r>
        <w:t>)</w:t>
      </w:r>
    </w:p>
    <w:p w14:paraId="1C05041C" w14:textId="2BEBF754" w:rsidR="00F70C60" w:rsidRDefault="00F70C60" w:rsidP="009139A6">
      <w:pPr>
        <w:pStyle w:val="NoSpacing"/>
        <w:rPr>
          <w:rFonts w:cs="Times New Roman"/>
        </w:rPr>
      </w:pPr>
      <w:r>
        <w:t>= William Narborough(d.1461)</w:t>
      </w:r>
      <w:r>
        <w:rPr>
          <w:rFonts w:cs="Times New Roman"/>
        </w:rPr>
        <w:t>(q.v.).   (ibid.)</w:t>
      </w:r>
    </w:p>
    <w:p w14:paraId="167C21FE" w14:textId="7208CF10" w:rsidR="00F70C60" w:rsidRDefault="00F70C60" w:rsidP="009139A6">
      <w:pPr>
        <w:pStyle w:val="NoSpacing"/>
        <w:rPr>
          <w:rFonts w:cs="Times New Roman"/>
        </w:rPr>
      </w:pPr>
      <w:r>
        <w:rPr>
          <w:rFonts w:cs="Times New Roman"/>
        </w:rPr>
        <w:t>Son:   William, who also died in 1461.    (ibid.)</w:t>
      </w:r>
    </w:p>
    <w:p w14:paraId="56FC96FE" w14:textId="3339639E" w:rsidR="00F70C60" w:rsidRDefault="00F70C60" w:rsidP="009139A6">
      <w:pPr>
        <w:pStyle w:val="NoSpacing"/>
        <w:rPr>
          <w:rFonts w:cs="Times New Roman"/>
        </w:rPr>
      </w:pPr>
    </w:p>
    <w:p w14:paraId="3BAF79F8" w14:textId="55E6E334" w:rsidR="00F70C60" w:rsidRDefault="00F70C60" w:rsidP="009139A6">
      <w:pPr>
        <w:pStyle w:val="NoSpacing"/>
        <w:rPr>
          <w:rFonts w:cs="Times New Roman"/>
        </w:rPr>
      </w:pPr>
    </w:p>
    <w:p w14:paraId="15A72001" w14:textId="0C5D34D7" w:rsidR="00F70C60" w:rsidRPr="00F70C60" w:rsidRDefault="00F70C6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</w:rPr>
        <w:t>12 January 2023</w:t>
      </w:r>
    </w:p>
    <w:sectPr w:rsidR="00F70C60" w:rsidRPr="00F70C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0AD72" w14:textId="77777777" w:rsidR="00F70C60" w:rsidRDefault="00F70C60" w:rsidP="009139A6">
      <w:r>
        <w:separator/>
      </w:r>
    </w:p>
  </w:endnote>
  <w:endnote w:type="continuationSeparator" w:id="0">
    <w:p w14:paraId="113AD5CF" w14:textId="77777777" w:rsidR="00F70C60" w:rsidRDefault="00F70C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FF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51E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89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B3B50" w14:textId="77777777" w:rsidR="00F70C60" w:rsidRDefault="00F70C60" w:rsidP="009139A6">
      <w:r>
        <w:separator/>
      </w:r>
    </w:p>
  </w:footnote>
  <w:footnote w:type="continuationSeparator" w:id="0">
    <w:p w14:paraId="4D02AD22" w14:textId="77777777" w:rsidR="00F70C60" w:rsidRDefault="00F70C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EFD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F67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2A8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C6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7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B37B5"/>
  <w15:chartTrackingRefBased/>
  <w15:docId w15:val="{AC08565D-FA2B-468E-81FC-F3080FCC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70C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kitree.com/wiki/Narborough-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2023-01-12T07:49:00Z</dcterms:created>
  <dcterms:modified xsi:type="dcterms:W3CDTF">2023-01-12T07:51:00Z</dcterms:modified>
</cp:coreProperties>
</file>